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B02F" w14:textId="15843BB3" w:rsidR="00AB701C" w:rsidRDefault="0063660A" w:rsidP="0010305E">
      <w:pPr>
        <w:ind w:left="708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</w:t>
      </w:r>
      <w:r w:rsidR="003116B5">
        <w:rPr>
          <w:rFonts w:ascii="Calibri Light" w:hAnsi="Calibri Light" w:cs="Calibri Light"/>
          <w:b/>
          <w:bCs/>
          <w:sz w:val="18"/>
          <w:szCs w:val="18"/>
        </w:rPr>
        <w:t xml:space="preserve">Załącznik nr </w:t>
      </w:r>
      <w:r w:rsidR="0098598F">
        <w:rPr>
          <w:rFonts w:ascii="Calibri Light" w:hAnsi="Calibri Light" w:cs="Calibri Light"/>
          <w:b/>
          <w:bCs/>
          <w:sz w:val="18"/>
          <w:szCs w:val="18"/>
        </w:rPr>
        <w:t>1</w:t>
      </w:r>
      <w:r w:rsidR="00A5144D">
        <w:rPr>
          <w:rFonts w:ascii="Calibri Light" w:hAnsi="Calibri Light" w:cs="Calibri Light"/>
          <w:b/>
          <w:bCs/>
          <w:sz w:val="18"/>
          <w:szCs w:val="18"/>
        </w:rPr>
        <w:t>2</w:t>
      </w:r>
      <w:r w:rsidR="0010305E">
        <w:rPr>
          <w:rFonts w:ascii="Calibri Light" w:hAnsi="Calibri Light" w:cs="Calibri Light"/>
          <w:b/>
          <w:bCs/>
          <w:sz w:val="18"/>
          <w:szCs w:val="18"/>
        </w:rPr>
        <w:t xml:space="preserve"> do SWZ</w:t>
      </w:r>
    </w:p>
    <w:p w14:paraId="2771E207" w14:textId="77777777" w:rsidR="00E438A7" w:rsidRPr="00A93567" w:rsidRDefault="00E438A7" w:rsidP="00E438A7">
      <w:pPr>
        <w:suppressAutoHyphens/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Zamawiający:</w:t>
      </w:r>
    </w:p>
    <w:p w14:paraId="56F8F00C" w14:textId="77777777" w:rsidR="00E438A7" w:rsidRPr="00A93567" w:rsidRDefault="00E438A7" w:rsidP="00E438A7">
      <w:pPr>
        <w:suppressAutoHyphens/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Gmina Miasto Częstochowa</w:t>
      </w:r>
    </w:p>
    <w:p w14:paraId="271DDD78" w14:textId="77777777" w:rsidR="00E438A7" w:rsidRPr="00A93567" w:rsidRDefault="00E438A7" w:rsidP="00E438A7">
      <w:pPr>
        <w:suppressAutoHyphens/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 xml:space="preserve">Centrum Usług Komunalnych w Częstochowie                     </w:t>
      </w:r>
    </w:p>
    <w:p w14:paraId="3FC607A8" w14:textId="77777777" w:rsidR="00E438A7" w:rsidRPr="00A93567" w:rsidRDefault="00E438A7" w:rsidP="00E438A7">
      <w:pPr>
        <w:suppressAutoHyphens/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Aleja Wolności 30</w:t>
      </w:r>
    </w:p>
    <w:p w14:paraId="2B208150" w14:textId="77777777" w:rsidR="00E438A7" w:rsidRPr="00A93567" w:rsidRDefault="00E438A7" w:rsidP="00E438A7">
      <w:pPr>
        <w:suppressAutoHyphens/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42-217 Częstochowa</w:t>
      </w:r>
    </w:p>
    <w:p w14:paraId="190DA644" w14:textId="77777777" w:rsidR="00AB701C" w:rsidRDefault="00AB701C" w:rsidP="00AB701C">
      <w:pPr>
        <w:ind w:left="7080"/>
        <w:rPr>
          <w:rFonts w:ascii="Calibri Light" w:hAnsi="Calibri Light" w:cs="Calibri Light"/>
          <w:sz w:val="20"/>
          <w:szCs w:val="20"/>
        </w:rPr>
      </w:pPr>
    </w:p>
    <w:p w14:paraId="3BB04E21" w14:textId="77777777" w:rsidR="00AB701C" w:rsidRDefault="00AB701C" w:rsidP="00AB701C">
      <w:pPr>
        <w:rPr>
          <w:rFonts w:ascii="Calibri Light" w:hAnsi="Calibri Light" w:cs="Calibri Light"/>
          <w:sz w:val="20"/>
          <w:szCs w:val="20"/>
        </w:rPr>
      </w:pPr>
    </w:p>
    <w:p w14:paraId="75B21024" w14:textId="77777777" w:rsidR="0063660A" w:rsidRDefault="00E438A7" w:rsidP="00E438A7">
      <w:pPr>
        <w:tabs>
          <w:tab w:val="center" w:pos="4801"/>
          <w:tab w:val="left" w:pos="8484"/>
        </w:tabs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ab/>
      </w:r>
      <w:r w:rsidR="0063660A">
        <w:rPr>
          <w:rFonts w:ascii="Calibri Light" w:hAnsi="Calibri Light" w:cs="Calibri Light"/>
          <w:b/>
          <w:sz w:val="20"/>
          <w:szCs w:val="20"/>
        </w:rPr>
        <w:t>WYKAZ OSÓB</w:t>
      </w:r>
      <w:r>
        <w:rPr>
          <w:rFonts w:ascii="Calibri Light" w:hAnsi="Calibri Light" w:cs="Calibri Light"/>
          <w:b/>
          <w:sz w:val="20"/>
          <w:szCs w:val="20"/>
        </w:rPr>
        <w:tab/>
      </w:r>
    </w:p>
    <w:p w14:paraId="4B223235" w14:textId="77777777" w:rsidR="0063660A" w:rsidRDefault="0063660A" w:rsidP="0063660A">
      <w:pPr>
        <w:jc w:val="center"/>
        <w:rPr>
          <w:rFonts w:ascii="Calibri Light" w:hAnsi="Calibri Light" w:cs="Calibri Light"/>
          <w:b/>
          <w:color w:val="000000"/>
          <w:sz w:val="20"/>
          <w:szCs w:val="20"/>
        </w:rPr>
      </w:pPr>
      <w:r>
        <w:rPr>
          <w:rFonts w:ascii="Calibri Light" w:hAnsi="Calibri Light" w:cs="Calibri Light"/>
          <w:b/>
          <w:color w:val="000000"/>
          <w:sz w:val="20"/>
          <w:szCs w:val="20"/>
        </w:rPr>
        <w:t xml:space="preserve">KTÓRYMI DYSPONUJE WYKONAWCA i KTÓRE BĘDĄ UCZESTNICZYĆ </w:t>
      </w:r>
    </w:p>
    <w:p w14:paraId="79ED0247" w14:textId="77777777" w:rsidR="0063660A" w:rsidRDefault="0063660A" w:rsidP="0063660A">
      <w:pPr>
        <w:spacing w:after="57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b/>
          <w:color w:val="000000"/>
          <w:sz w:val="20"/>
          <w:szCs w:val="20"/>
        </w:rPr>
        <w:t xml:space="preserve">W WYKONYWANIU ZAMÓWIENIA </w:t>
      </w:r>
    </w:p>
    <w:p w14:paraId="147D54A2" w14:textId="77777777" w:rsidR="0063660A" w:rsidRDefault="0063660A" w:rsidP="0063660A">
      <w:pPr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spełniających wymagania określone w </w:t>
      </w:r>
      <w:r w:rsidR="00AA6F1A">
        <w:rPr>
          <w:rFonts w:ascii="Calibri Light" w:hAnsi="Calibri Light" w:cs="Calibri Light"/>
          <w:b/>
          <w:sz w:val="20"/>
          <w:szCs w:val="20"/>
        </w:rPr>
        <w:t>SWZ</w:t>
      </w:r>
    </w:p>
    <w:p w14:paraId="272481A0" w14:textId="77777777" w:rsidR="00AB701C" w:rsidRDefault="00AB701C" w:rsidP="0063660A">
      <w:pPr>
        <w:rPr>
          <w:rFonts w:ascii="Calibri Light" w:hAnsi="Calibri Light" w:cs="Calibri Light"/>
          <w:b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520"/>
        <w:gridCol w:w="2520"/>
        <w:gridCol w:w="2160"/>
        <w:gridCol w:w="2160"/>
      </w:tblGrid>
      <w:tr w:rsidR="001B58AC" w14:paraId="2AF93596" w14:textId="77777777" w:rsidTr="001B58A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A87F" w14:textId="77777777" w:rsidR="00AB701C" w:rsidRDefault="00AB701C" w:rsidP="001B58AC">
            <w:pPr>
              <w:ind w:left="-108" w:right="-108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Lp</w:t>
            </w:r>
            <w:r w:rsidR="003A426F">
              <w:rPr>
                <w:rFonts w:ascii="Calibri Light" w:hAnsi="Calibri Light" w:cs="Calibri Light"/>
                <w:b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404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C2A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4183" w14:textId="77777777" w:rsidR="002C3FC5" w:rsidRDefault="00DE48F2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Zaświadczenia</w:t>
            </w:r>
          </w:p>
          <w:p w14:paraId="099618A8" w14:textId="77777777" w:rsidR="00DE48F2" w:rsidRDefault="00DE48F2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oraz </w:t>
            </w:r>
          </w:p>
          <w:p w14:paraId="5E3CA53E" w14:textId="77777777" w:rsidR="002C3FC5" w:rsidRDefault="002C3FC5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579C2EE9" w14:textId="77777777" w:rsidR="00AB701C" w:rsidRDefault="00DE48F2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doświadczenie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65C" w14:textId="77777777" w:rsidR="0042088E" w:rsidRDefault="0042088E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Podstawa 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br/>
              <w:t>do dysponowania osobą</w:t>
            </w:r>
          </w:p>
          <w:p w14:paraId="0055089D" w14:textId="77777777" w:rsidR="0042088E" w:rsidRDefault="0042088E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(</w:t>
            </w:r>
            <w:r>
              <w:rPr>
                <w:rFonts w:ascii="Calibri Light" w:hAnsi="Calibri Light" w:cs="Calibri Light"/>
                <w:b/>
                <w:sz w:val="20"/>
                <w:szCs w:val="20"/>
                <w:u w:val="single"/>
              </w:rPr>
              <w:t>umowa bezpośrednia lub pośrednia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  <w:p w14:paraId="5938238F" w14:textId="77777777" w:rsidR="0042088E" w:rsidRDefault="0042088E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umowa o pracę, </w:t>
            </w:r>
          </w:p>
          <w:p w14:paraId="59B90B74" w14:textId="77777777" w:rsidR="005456E6" w:rsidRDefault="0042088E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umowa zlecenia, umowa o dzieło)</w:t>
            </w:r>
          </w:p>
        </w:tc>
      </w:tr>
      <w:tr w:rsidR="001B58AC" w14:paraId="5DACD688" w14:textId="77777777" w:rsidTr="001B58A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A2B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62D1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5689EBE7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E00D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121D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AFA2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1B58AC" w14:paraId="5D87A351" w14:textId="77777777" w:rsidTr="001B58A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2D6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A701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7B6FB457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6BCA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D35C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6C5B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1B58AC" w14:paraId="3F7EC86B" w14:textId="77777777" w:rsidTr="001B58A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679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6F3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29FF4DB3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233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C4E1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A38" w14:textId="77777777" w:rsidR="00AB701C" w:rsidRDefault="00AB701C" w:rsidP="001B58AC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14:paraId="7DDB974B" w14:textId="77777777" w:rsidR="00AB701C" w:rsidRDefault="00AB701C" w:rsidP="00AB701C">
      <w:pPr>
        <w:rPr>
          <w:rFonts w:ascii="Calibri Light" w:hAnsi="Calibri Light" w:cs="Calibri Light"/>
          <w:sz w:val="20"/>
          <w:szCs w:val="20"/>
        </w:rPr>
      </w:pPr>
    </w:p>
    <w:p w14:paraId="6C48240F" w14:textId="77777777" w:rsidR="0063660A" w:rsidRDefault="0063660A" w:rsidP="0063660A">
      <w:pPr>
        <w:pStyle w:val="Nagwek3"/>
        <w:suppressAutoHyphens/>
        <w:spacing w:line="100" w:lineRule="atLeast"/>
        <w:ind w:firstLine="0"/>
        <w:jc w:val="both"/>
        <w:rPr>
          <w:rFonts w:ascii="Calibri Light" w:hAnsi="Calibri Light" w:cs="Calibri Light"/>
          <w:b w:val="0"/>
          <w:i w:val="0"/>
          <w:sz w:val="20"/>
        </w:rPr>
      </w:pPr>
      <w:r>
        <w:rPr>
          <w:rFonts w:ascii="Calibri Light" w:hAnsi="Calibri Light" w:cs="Calibri Light"/>
          <w:bCs/>
          <w:i w:val="0"/>
          <w:sz w:val="20"/>
          <w:u w:val="single"/>
        </w:rPr>
        <w:t>UWAGA</w:t>
      </w:r>
      <w:r>
        <w:rPr>
          <w:rFonts w:ascii="Calibri Light" w:hAnsi="Calibri Light" w:cs="Calibri Light"/>
          <w:bCs/>
          <w:i w:val="0"/>
          <w:sz w:val="20"/>
        </w:rPr>
        <w:t>:</w:t>
      </w:r>
    </w:p>
    <w:p w14:paraId="269C518E" w14:textId="77777777" w:rsidR="0063660A" w:rsidRDefault="0063660A" w:rsidP="0063660A">
      <w:pPr>
        <w:pStyle w:val="Nagwek3"/>
        <w:suppressAutoHyphens/>
        <w:spacing w:after="113" w:line="200" w:lineRule="atLeast"/>
        <w:ind w:left="285" w:hanging="285"/>
        <w:jc w:val="both"/>
        <w:rPr>
          <w:rFonts w:ascii="Calibri Light" w:hAnsi="Calibri Light" w:cs="Calibri Light"/>
          <w:b w:val="0"/>
          <w:i w:val="0"/>
          <w:sz w:val="20"/>
        </w:rPr>
      </w:pPr>
      <w:r>
        <w:rPr>
          <w:rFonts w:ascii="Calibri Light" w:hAnsi="Calibri Light" w:cs="Calibri Light"/>
          <w:b w:val="0"/>
          <w:i w:val="0"/>
          <w:sz w:val="20"/>
        </w:rPr>
        <w:t xml:space="preserve">1. W przypadku, gdy Wykonawca polega na osobach zdolnych do wykonania zamówienia innych podmiotów, </w:t>
      </w:r>
      <w:r w:rsidR="0023253E">
        <w:rPr>
          <w:rFonts w:ascii="Calibri Light" w:hAnsi="Calibri Light" w:cs="Calibri Light"/>
          <w:b w:val="0"/>
          <w:i w:val="0"/>
          <w:sz w:val="20"/>
        </w:rPr>
        <w:t>zobowiązany jest</w:t>
      </w:r>
      <w:r>
        <w:rPr>
          <w:rFonts w:ascii="Calibri Light" w:hAnsi="Calibri Light" w:cs="Calibri Light"/>
          <w:b w:val="0"/>
          <w:i w:val="0"/>
          <w:sz w:val="20"/>
        </w:rPr>
        <w:t xml:space="preserve"> udowodnić </w:t>
      </w:r>
      <w:r w:rsidR="00185A42">
        <w:rPr>
          <w:rFonts w:ascii="Calibri Light" w:hAnsi="Calibri Light" w:cs="Calibri Light"/>
          <w:b w:val="0"/>
          <w:i w:val="0"/>
          <w:sz w:val="20"/>
        </w:rPr>
        <w:t>Z</w:t>
      </w:r>
      <w:r>
        <w:rPr>
          <w:rFonts w:ascii="Calibri Light" w:hAnsi="Calibri Light" w:cs="Calibri Light"/>
          <w:b w:val="0"/>
          <w:i w:val="0"/>
          <w:sz w:val="20"/>
        </w:rPr>
        <w:t>amawiającemu, iż będzie nimi dysponował, tj. musi przedstawić pisemne,</w:t>
      </w:r>
      <w:r w:rsidR="00DD1D99">
        <w:rPr>
          <w:rFonts w:ascii="Calibri Light" w:hAnsi="Calibri Light" w:cs="Calibri Light"/>
          <w:b w:val="0"/>
          <w:i w:val="0"/>
          <w:sz w:val="20"/>
        </w:rPr>
        <w:t xml:space="preserve"> </w:t>
      </w:r>
      <w:r>
        <w:rPr>
          <w:rFonts w:ascii="Calibri Light" w:hAnsi="Calibri Light" w:cs="Calibri Light"/>
          <w:b w:val="0"/>
          <w:i w:val="0"/>
          <w:sz w:val="20"/>
        </w:rPr>
        <w:t>w oryginale, zobowiązanie tych podmiotów do oddania mu do dyspozycji tych osób na okres korzystania z nich przy wykonaniu niniejszego zamówienia.</w:t>
      </w:r>
    </w:p>
    <w:p w14:paraId="55F18309" w14:textId="77777777" w:rsidR="0063660A" w:rsidRDefault="0063660A" w:rsidP="0063660A">
      <w:pPr>
        <w:spacing w:after="113" w:line="200" w:lineRule="atLeast"/>
        <w:ind w:left="285" w:hanging="285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2. W przypadku osób fizycznych oraz osób prowadzących samodzielną działalność gospodarczą powinno się do oferty dołączyć: </w:t>
      </w:r>
    </w:p>
    <w:p w14:paraId="2D3CD0EE" w14:textId="77777777" w:rsidR="0063660A" w:rsidRDefault="0063660A" w:rsidP="0063660A">
      <w:pPr>
        <w:numPr>
          <w:ilvl w:val="0"/>
          <w:numId w:val="2"/>
        </w:numPr>
        <w:tabs>
          <w:tab w:val="left" w:pos="420"/>
        </w:tabs>
        <w:suppressAutoHyphens/>
        <w:spacing w:after="113" w:line="200" w:lineRule="atLeast"/>
        <w:ind w:left="420" w:hanging="135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- pisemne, w oryginale, zobowiązanie tych osób do podjęcia się pełnienia określonej funkcji </w:t>
      </w:r>
      <w:r w:rsidR="0098598F">
        <w:rPr>
          <w:rFonts w:ascii="Calibri Light" w:hAnsi="Calibri Light" w:cs="Calibri Light"/>
          <w:sz w:val="20"/>
          <w:szCs w:val="20"/>
        </w:rPr>
        <w:br/>
      </w:r>
      <w:r>
        <w:rPr>
          <w:rFonts w:ascii="Calibri Light" w:hAnsi="Calibri Light" w:cs="Calibri Light"/>
          <w:sz w:val="20"/>
          <w:szCs w:val="20"/>
        </w:rPr>
        <w:t>w okresie korzystania z nich przy wykonaniu niniejszego zamówienia lub</w:t>
      </w:r>
    </w:p>
    <w:p w14:paraId="1127FA14" w14:textId="77777777" w:rsidR="0063660A" w:rsidRDefault="0063660A" w:rsidP="0063660A">
      <w:pPr>
        <w:numPr>
          <w:ilvl w:val="0"/>
          <w:numId w:val="2"/>
        </w:numPr>
        <w:tabs>
          <w:tab w:val="left" w:pos="420"/>
        </w:tabs>
        <w:suppressAutoHyphens/>
        <w:spacing w:after="113" w:line="200" w:lineRule="atLeast"/>
        <w:ind w:left="420" w:hanging="135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- inny dokument (np. umowa zlecenie, umowa o dzieło) wykazujący, że Wykonawca będzie dysponował</w:t>
      </w:r>
      <w:r w:rsidR="00DD1D99">
        <w:rPr>
          <w:rFonts w:ascii="Calibri Light" w:hAnsi="Calibri Light" w:cs="Calibri Light"/>
          <w:sz w:val="20"/>
          <w:szCs w:val="20"/>
        </w:rPr>
        <w:t xml:space="preserve"> </w:t>
      </w:r>
      <w:r>
        <w:rPr>
          <w:rFonts w:ascii="Calibri Light" w:hAnsi="Calibri Light" w:cs="Calibri Light"/>
          <w:sz w:val="20"/>
          <w:szCs w:val="20"/>
        </w:rPr>
        <w:t>ww. osobami w okresie korzystania z nich przy wykonaniu niniejszego zamówienia, w kopii poświadczonej</w:t>
      </w:r>
      <w:r w:rsidR="00DD1D99">
        <w:rPr>
          <w:rFonts w:ascii="Calibri Light" w:hAnsi="Calibri Light" w:cs="Calibri Light"/>
          <w:sz w:val="20"/>
          <w:szCs w:val="20"/>
        </w:rPr>
        <w:t xml:space="preserve"> </w:t>
      </w:r>
      <w:r>
        <w:rPr>
          <w:rFonts w:ascii="Calibri Light" w:hAnsi="Calibri Light" w:cs="Calibri Light"/>
          <w:sz w:val="20"/>
          <w:szCs w:val="20"/>
        </w:rPr>
        <w:t xml:space="preserve">za zgodność z oryginałem przez Wykonawcę. </w:t>
      </w:r>
    </w:p>
    <w:p w14:paraId="45B18CE9" w14:textId="77777777" w:rsidR="00AB701C" w:rsidRDefault="0063660A" w:rsidP="00AB701C">
      <w:pPr>
        <w:numPr>
          <w:ilvl w:val="3"/>
          <w:numId w:val="2"/>
        </w:numPr>
        <w:tabs>
          <w:tab w:val="left" w:pos="420"/>
        </w:tabs>
        <w:suppressAutoHyphens/>
        <w:spacing w:after="113" w:line="200" w:lineRule="atLeast"/>
        <w:ind w:left="420"/>
        <w:jc w:val="both"/>
        <w:rPr>
          <w:rFonts w:ascii="Calibri Light" w:hAnsi="Calibri Light" w:cs="Calibri Light"/>
          <w:b/>
          <w:bCs/>
          <w:sz w:val="20"/>
          <w:szCs w:val="20"/>
          <w:u w:val="single"/>
        </w:rPr>
      </w:pPr>
      <w:r>
        <w:rPr>
          <w:rFonts w:ascii="Calibri Light" w:hAnsi="Calibri Light" w:cs="Calibri Light"/>
          <w:sz w:val="20"/>
          <w:szCs w:val="20"/>
        </w:rPr>
        <w:t xml:space="preserve">Z treści ww. zobowiązań i umów musi wynikać, że osoby wskazane w </w:t>
      </w:r>
      <w:r>
        <w:rPr>
          <w:rFonts w:ascii="Calibri Light" w:hAnsi="Calibri Light" w:cs="Calibri Light"/>
          <w:i/>
          <w:iCs/>
          <w:sz w:val="20"/>
          <w:szCs w:val="20"/>
        </w:rPr>
        <w:t>"Wykazie osób"</w:t>
      </w:r>
      <w:r>
        <w:rPr>
          <w:rFonts w:ascii="Calibri Light" w:hAnsi="Calibri Light" w:cs="Calibri Light"/>
          <w:sz w:val="20"/>
          <w:szCs w:val="20"/>
        </w:rPr>
        <w:t xml:space="preserve"> będą pełniły określone funkcje w okresie korzystania z nich przy wykonaniu niniejszego zamówienia.</w:t>
      </w:r>
    </w:p>
    <w:p w14:paraId="47779099" w14:textId="77777777" w:rsidR="00AB701C" w:rsidRDefault="00AB701C" w:rsidP="00AB701C">
      <w:pPr>
        <w:rPr>
          <w:rFonts w:ascii="Calibri Light" w:hAnsi="Calibri Light" w:cs="Calibri Light"/>
          <w:sz w:val="20"/>
          <w:szCs w:val="20"/>
        </w:rPr>
      </w:pPr>
    </w:p>
    <w:p w14:paraId="50F32223" w14:textId="77777777" w:rsidR="00AB701C" w:rsidRDefault="00AB701C" w:rsidP="00AB701C">
      <w:pPr>
        <w:rPr>
          <w:rFonts w:ascii="Calibri Light" w:hAnsi="Calibri Light" w:cs="Calibri Light"/>
          <w:sz w:val="20"/>
          <w:szCs w:val="20"/>
        </w:rPr>
      </w:pPr>
    </w:p>
    <w:p w14:paraId="1A71696A" w14:textId="77777777" w:rsidR="00AB701C" w:rsidRDefault="00AB701C" w:rsidP="00AB701C">
      <w:pPr>
        <w:rPr>
          <w:rFonts w:ascii="Calibri Light" w:hAnsi="Calibri Light" w:cs="Calibri Light"/>
          <w:sz w:val="20"/>
          <w:szCs w:val="20"/>
        </w:rPr>
      </w:pPr>
    </w:p>
    <w:p w14:paraId="0BE5D30A" w14:textId="21E08DCD" w:rsidR="0063660A" w:rsidRDefault="0063660A" w:rsidP="00A5144D">
      <w:pPr>
        <w:spacing w:line="200" w:lineRule="atLeast"/>
        <w:ind w:left="7371"/>
        <w:jc w:val="both"/>
        <w:rPr>
          <w:rFonts w:ascii="Calibri Light" w:eastAsia="Verdana" w:hAnsi="Calibri Light" w:cs="Calibri Light"/>
          <w:i/>
          <w:sz w:val="20"/>
          <w:szCs w:val="20"/>
        </w:rPr>
      </w:pPr>
      <w:r>
        <w:rPr>
          <w:rFonts w:ascii="Calibri Light" w:eastAsia="Verdana" w:hAnsi="Calibri Light" w:cs="Calibri Light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Calibri Light" w:hAnsi="Calibri Light" w:cs="Calibri Light"/>
          <w:sz w:val="20"/>
          <w:szCs w:val="20"/>
        </w:rPr>
        <w:t>..........................................</w:t>
      </w:r>
    </w:p>
    <w:p w14:paraId="0ADDDDB5" w14:textId="40C1FFC8" w:rsidR="0063660A" w:rsidRDefault="0063660A" w:rsidP="00A5144D">
      <w:pPr>
        <w:spacing w:line="200" w:lineRule="atLeast"/>
        <w:ind w:left="7230"/>
        <w:jc w:val="center"/>
        <w:rPr>
          <w:rFonts w:ascii="Calibri Light" w:eastAsia="Verdana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 xml:space="preserve">Podpisy osób uprawnionych do składania oświadczeń woli w imieniu </w:t>
      </w:r>
      <w:r w:rsidR="00A5144D">
        <w:rPr>
          <w:rFonts w:ascii="Calibri Light" w:hAnsi="Calibri Light" w:cs="Calibri Light"/>
          <w:i/>
          <w:sz w:val="20"/>
          <w:szCs w:val="20"/>
        </w:rPr>
        <w:t>W</w:t>
      </w:r>
      <w:r>
        <w:rPr>
          <w:rFonts w:ascii="Calibri Light" w:hAnsi="Calibri Light" w:cs="Calibri Light"/>
          <w:i/>
          <w:sz w:val="20"/>
          <w:szCs w:val="20"/>
        </w:rPr>
        <w:t>ykonawcy</w:t>
      </w:r>
    </w:p>
    <w:p w14:paraId="124B67F5" w14:textId="77777777" w:rsidR="007F7DD6" w:rsidRDefault="007F7DD6" w:rsidP="00C86327">
      <w:pPr>
        <w:pStyle w:val="Zwykytekst"/>
        <w:rPr>
          <w:rFonts w:ascii="Calibri Light" w:hAnsi="Calibri Light" w:cs="Calibri Light"/>
        </w:rPr>
      </w:pPr>
    </w:p>
    <w:sectPr w:rsidR="007F7DD6" w:rsidSect="00C86327">
      <w:headerReference w:type="default" r:id="rId7"/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DDB87" w14:textId="77777777" w:rsidR="00733188" w:rsidRDefault="00733188">
      <w:r>
        <w:separator/>
      </w:r>
    </w:p>
  </w:endnote>
  <w:endnote w:type="continuationSeparator" w:id="0">
    <w:p w14:paraId="44E01555" w14:textId="77777777" w:rsidR="00733188" w:rsidRDefault="0073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66654" w14:textId="77777777" w:rsidR="00733188" w:rsidRDefault="00733188">
      <w:r>
        <w:separator/>
      </w:r>
    </w:p>
  </w:footnote>
  <w:footnote w:type="continuationSeparator" w:id="0">
    <w:p w14:paraId="5805D940" w14:textId="77777777" w:rsidR="00733188" w:rsidRDefault="00733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3604" w14:textId="77777777" w:rsidR="00072F2F" w:rsidRDefault="00C8170C" w:rsidP="0010305E">
    <w:pPr>
      <w:pStyle w:val="Nagwek"/>
      <w:jc w:val="right"/>
      <w:rPr>
        <w:rFonts w:ascii="Calibri Light" w:hAnsi="Calibri Light" w:cs="Calibri Light"/>
        <w:sz w:val="20"/>
        <w:szCs w:val="20"/>
      </w:rPr>
    </w:pPr>
    <w:r>
      <w:rPr>
        <w:rFonts w:ascii="Calibri Light" w:hAnsi="Calibri Light" w:cs="Calibri Light"/>
        <w:sz w:val="20"/>
        <w:szCs w:val="20"/>
      </w:rPr>
      <w:t>Postępowanie w</w:t>
    </w:r>
    <w:r w:rsidR="0010305E">
      <w:rPr>
        <w:rFonts w:ascii="Calibri Light" w:hAnsi="Calibri Light" w:cs="Calibri Light"/>
        <w:sz w:val="20"/>
        <w:szCs w:val="20"/>
      </w:rPr>
      <w:t xml:space="preserve"> trybie przetargu nieograniczonego nr </w:t>
    </w:r>
    <w:r w:rsidRPr="00C8170C">
      <w:rPr>
        <w:rFonts w:ascii="Calibri Light" w:hAnsi="Calibri Light" w:cs="Calibri Light"/>
        <w:sz w:val="20"/>
        <w:szCs w:val="20"/>
      </w:rPr>
      <w:t>CUK-ZPI.2600.1.1.2026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auto"/>
        <w:position w:val="0"/>
        <w:sz w:val="20"/>
        <w:szCs w:val="20"/>
        <w:u w:val="none"/>
        <w:effect w:val="none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color w:val="auto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color w:val="auto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867801"/>
    <w:multiLevelType w:val="hybridMultilevel"/>
    <w:tmpl w:val="42F4DFF4"/>
    <w:lvl w:ilvl="0" w:tplc="041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 w16cid:durableId="1165241301">
    <w:abstractNumId w:val="1"/>
  </w:num>
  <w:num w:numId="2" w16cid:durableId="9448435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961"/>
    <w:rsid w:val="00072F2F"/>
    <w:rsid w:val="0010305E"/>
    <w:rsid w:val="001245E9"/>
    <w:rsid w:val="00152031"/>
    <w:rsid w:val="001543EC"/>
    <w:rsid w:val="001846FA"/>
    <w:rsid w:val="00185A42"/>
    <w:rsid w:val="001A0F4D"/>
    <w:rsid w:val="001B58AC"/>
    <w:rsid w:val="0023253E"/>
    <w:rsid w:val="00245474"/>
    <w:rsid w:val="002B46F8"/>
    <w:rsid w:val="002C3FC5"/>
    <w:rsid w:val="003116B5"/>
    <w:rsid w:val="0039076F"/>
    <w:rsid w:val="003A426F"/>
    <w:rsid w:val="00400B2A"/>
    <w:rsid w:val="0042088E"/>
    <w:rsid w:val="004C1131"/>
    <w:rsid w:val="005456E6"/>
    <w:rsid w:val="005A0E61"/>
    <w:rsid w:val="0063660A"/>
    <w:rsid w:val="00640C01"/>
    <w:rsid w:val="00643D4B"/>
    <w:rsid w:val="00657652"/>
    <w:rsid w:val="006E0EBC"/>
    <w:rsid w:val="00717377"/>
    <w:rsid w:val="00733188"/>
    <w:rsid w:val="00751304"/>
    <w:rsid w:val="00762826"/>
    <w:rsid w:val="00775F75"/>
    <w:rsid w:val="007A4171"/>
    <w:rsid w:val="007F6071"/>
    <w:rsid w:val="007F7DD6"/>
    <w:rsid w:val="00973CA5"/>
    <w:rsid w:val="0098598F"/>
    <w:rsid w:val="009B462C"/>
    <w:rsid w:val="00A127C6"/>
    <w:rsid w:val="00A5144D"/>
    <w:rsid w:val="00A535B9"/>
    <w:rsid w:val="00AA030C"/>
    <w:rsid w:val="00AA6F1A"/>
    <w:rsid w:val="00AB701C"/>
    <w:rsid w:val="00BB69B1"/>
    <w:rsid w:val="00BD31AF"/>
    <w:rsid w:val="00BE6671"/>
    <w:rsid w:val="00C8170C"/>
    <w:rsid w:val="00C86327"/>
    <w:rsid w:val="00D33049"/>
    <w:rsid w:val="00DC2C8E"/>
    <w:rsid w:val="00DD1D99"/>
    <w:rsid w:val="00DE48F2"/>
    <w:rsid w:val="00E438A7"/>
    <w:rsid w:val="00E52703"/>
    <w:rsid w:val="00E823E0"/>
    <w:rsid w:val="00E96570"/>
    <w:rsid w:val="00EC3FF9"/>
    <w:rsid w:val="00ED31CC"/>
    <w:rsid w:val="00FA2C13"/>
    <w:rsid w:val="00FA2D02"/>
    <w:rsid w:val="00FA6AAE"/>
    <w:rsid w:val="00FD1961"/>
    <w:rsid w:val="00FE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4829AAB"/>
  <w15:chartTrackingRefBased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B701C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116B5"/>
    <w:pPr>
      <w:keepNext/>
      <w:ind w:firstLine="4536"/>
      <w:outlineLvl w:val="2"/>
    </w:pPr>
    <w:rPr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C86327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AB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72F2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72F2F"/>
    <w:pPr>
      <w:tabs>
        <w:tab w:val="center" w:pos="4536"/>
        <w:tab w:val="right" w:pos="9072"/>
      </w:tabs>
    </w:pPr>
  </w:style>
  <w:style w:type="character" w:customStyle="1" w:styleId="Nagwek3Znak">
    <w:name w:val="Nagłówek 3 Znak"/>
    <w:link w:val="Nagwek3"/>
    <w:semiHidden/>
    <w:rsid w:val="003116B5"/>
    <w:rPr>
      <w:b/>
      <w:i/>
      <w:kern w:val="2"/>
      <w:sz w:val="26"/>
      <w:lang w:eastAsia="ar-SA"/>
    </w:rPr>
  </w:style>
  <w:style w:type="paragraph" w:styleId="Tekstdymka">
    <w:name w:val="Balloon Text"/>
    <w:basedOn w:val="Normalny"/>
    <w:link w:val="TekstdymkaZnak"/>
    <w:rsid w:val="006366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36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OLK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221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…</vt:lpstr>
    </vt:vector>
  </TitlesOfParts>
  <Company>Miejski Zarząd Dróg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…</dc:title>
  <dc:subject/>
  <dc:creator>mwolkowicki</dc:creator>
  <cp:keywords/>
  <cp:lastModifiedBy>Krystyna KK. Kowalska</cp:lastModifiedBy>
  <cp:revision>3</cp:revision>
  <cp:lastPrinted>2017-08-08T10:43:00Z</cp:lastPrinted>
  <dcterms:created xsi:type="dcterms:W3CDTF">2026-02-19T11:06:00Z</dcterms:created>
  <dcterms:modified xsi:type="dcterms:W3CDTF">2026-02-19T11:08:00Z</dcterms:modified>
</cp:coreProperties>
</file>